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2A" w:rsidRDefault="00EC48C8" w:rsidP="00FB6E2A">
      <w:pPr>
        <w:spacing w:after="200" w:line="276" w:lineRule="auto"/>
        <w:jc w:val="center"/>
        <w:rPr>
          <w:noProof/>
          <w:lang w:val="sv-SE" w:eastAsia="sv-SE"/>
        </w:rPr>
      </w:pPr>
      <w:r>
        <w:rPr>
          <w:rFonts w:ascii="Skanska Sans Pro" w:hAnsi="Skanska Sans Pro"/>
          <w:b/>
          <w:noProof/>
          <w:sz w:val="48"/>
          <w:szCs w:val="48"/>
          <w:vertAlign w:val="superscript"/>
          <w:lang w:val="sv-SE" w:eastAsia="sv-SE"/>
        </w:rPr>
        <w:drawing>
          <wp:inline distT="0" distB="0" distL="0" distR="0" wp14:anchorId="12E033EC" wp14:editId="3E34A7B9">
            <wp:extent cx="5368851" cy="3355450"/>
            <wp:effectExtent l="0" t="0" r="3810" b="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llasen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9394" cy="335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E2A" w:rsidRDefault="00FB6E2A" w:rsidP="00FB6E2A">
      <w:pPr>
        <w:spacing w:after="200" w:line="276" w:lineRule="auto"/>
        <w:jc w:val="center"/>
        <w:rPr>
          <w:noProof/>
          <w:lang w:val="sv-SE" w:eastAsia="sv-SE"/>
        </w:rPr>
      </w:pPr>
    </w:p>
    <w:p w:rsidR="008C7EAC" w:rsidRDefault="00FB6E2A" w:rsidP="00FB6E2A">
      <w:pPr>
        <w:spacing w:after="200" w:line="276" w:lineRule="auto"/>
        <w:jc w:val="center"/>
        <w:rPr>
          <w:noProof/>
          <w:lang w:val="sv-SE" w:eastAsia="sv-SE"/>
        </w:rPr>
      </w:pPr>
      <w:r>
        <w:rPr>
          <w:noProof/>
          <w:lang w:val="sv-SE" w:eastAsia="sv-SE"/>
        </w:rPr>
        <w:drawing>
          <wp:inline distT="0" distB="0" distL="0" distR="0" wp14:anchorId="3EE456DF" wp14:editId="58E56BD9">
            <wp:extent cx="6609251" cy="2592125"/>
            <wp:effectExtent l="0" t="0" r="1270" b="0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11351" cy="2592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EAC" w:rsidRDefault="008C7EAC" w:rsidP="00FB6E2A">
      <w:pPr>
        <w:spacing w:after="200" w:line="276" w:lineRule="auto"/>
        <w:rPr>
          <w:noProof/>
          <w:lang w:val="sv-SE" w:eastAsia="sv-SE"/>
        </w:rPr>
      </w:pPr>
      <w:bookmarkStart w:id="0" w:name="_GoBack"/>
      <w:bookmarkEnd w:id="0"/>
    </w:p>
    <w:p w:rsidR="008C7EAC" w:rsidRDefault="008C7EAC" w:rsidP="008C7EAC">
      <w:pPr>
        <w:spacing w:after="200" w:line="276" w:lineRule="auto"/>
        <w:jc w:val="center"/>
        <w:rPr>
          <w:noProof/>
          <w:lang w:val="sv-SE" w:eastAsia="sv-SE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3FE0A719" wp14:editId="28773995">
            <wp:extent cx="3252083" cy="3094423"/>
            <wp:effectExtent l="0" t="0" r="5715" b="0"/>
            <wp:docPr id="9" name="Bildobjek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2835" cy="309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EAC" w:rsidRDefault="008C7EAC" w:rsidP="0058133C">
      <w:pPr>
        <w:spacing w:after="200" w:line="276" w:lineRule="auto"/>
        <w:rPr>
          <w:noProof/>
          <w:lang w:val="sv-SE" w:eastAsia="sv-SE"/>
        </w:rPr>
      </w:pPr>
    </w:p>
    <w:p w:rsidR="008C7EAC" w:rsidRDefault="008C7EAC" w:rsidP="008C7EAC">
      <w:pPr>
        <w:spacing w:after="200" w:line="276" w:lineRule="auto"/>
        <w:jc w:val="center"/>
        <w:rPr>
          <w:noProof/>
          <w:lang w:val="sv-SE" w:eastAsia="sv-SE"/>
        </w:rPr>
      </w:pPr>
      <w:r>
        <w:rPr>
          <w:noProof/>
          <w:lang w:val="sv-SE" w:eastAsia="sv-SE"/>
        </w:rPr>
        <w:drawing>
          <wp:inline distT="0" distB="0" distL="0" distR="0" wp14:anchorId="1C298EBA" wp14:editId="6F0519E7">
            <wp:extent cx="4230094" cy="4058750"/>
            <wp:effectExtent l="0" t="0" r="0" b="0"/>
            <wp:docPr id="10" name="Bildobjek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4382" cy="40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EAC" w:rsidRPr="0058133C" w:rsidRDefault="008C7EAC" w:rsidP="0058133C">
      <w:pPr>
        <w:spacing w:after="200" w:line="276" w:lineRule="auto"/>
        <w:rPr>
          <w:noProof/>
          <w:lang w:val="sv-SE" w:eastAsia="sv-SE"/>
        </w:rPr>
      </w:pPr>
    </w:p>
    <w:p w:rsidR="00CA78F6" w:rsidRDefault="00CA78F6" w:rsidP="00810473">
      <w:pPr>
        <w:pStyle w:val="Bodycopy"/>
      </w:pPr>
    </w:p>
    <w:p w:rsidR="0058133C" w:rsidRDefault="0058133C" w:rsidP="00810473">
      <w:pPr>
        <w:pStyle w:val="Bodycopy"/>
      </w:pPr>
    </w:p>
    <w:p w:rsidR="008C7EAC" w:rsidRDefault="008C7EAC" w:rsidP="00810473">
      <w:pPr>
        <w:pStyle w:val="Bodycopy"/>
      </w:pPr>
    </w:p>
    <w:p w:rsidR="0058133C" w:rsidRPr="00474FFC" w:rsidRDefault="008C7EAC" w:rsidP="00FB6E2A">
      <w:pPr>
        <w:pStyle w:val="Bodycopy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28E432D2" wp14:editId="709CDEB1">
            <wp:extent cx="5972810" cy="2651125"/>
            <wp:effectExtent l="0" t="0" r="8890" b="0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5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133C" w:rsidRPr="00474FFC" w:rsidSect="008C7EAC">
      <w:footerReference w:type="default" r:id="rId14"/>
      <w:type w:val="continuous"/>
      <w:pgSz w:w="11907" w:h="16840" w:code="9"/>
      <w:pgMar w:top="720" w:right="720" w:bottom="720" w:left="720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AB8" w:rsidRDefault="00134AB8" w:rsidP="00BD5B56">
      <w:r>
        <w:separator/>
      </w:r>
    </w:p>
  </w:endnote>
  <w:endnote w:type="continuationSeparator" w:id="0">
    <w:p w:rsidR="00134AB8" w:rsidRDefault="00134AB8" w:rsidP="00BD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anska Sans Pro">
    <w:panose1 w:val="02000503060000020004"/>
    <w:charset w:val="00"/>
    <w:family w:val="auto"/>
    <w:pitch w:val="variable"/>
    <w:sig w:usb0="800000AF" w:usb1="40000048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709120"/>
      <w:lock w:val="sdtContentLocked"/>
    </w:sdtPr>
    <w:sdtEndPr/>
    <w:sdtContent>
      <w:p w:rsidR="004559EF" w:rsidRDefault="004559EF" w:rsidP="00BD5B56"/>
      <w:p w:rsidR="004559EF" w:rsidRDefault="00134AB8" w:rsidP="00BD5B56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AB8" w:rsidRDefault="00134AB8" w:rsidP="00BD5B56">
      <w:r>
        <w:separator/>
      </w:r>
    </w:p>
  </w:footnote>
  <w:footnote w:type="continuationSeparator" w:id="0">
    <w:p w:rsidR="00134AB8" w:rsidRDefault="00134AB8" w:rsidP="00BD5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46C8A"/>
    <w:multiLevelType w:val="hybridMultilevel"/>
    <w:tmpl w:val="10A4D9BC"/>
    <w:lvl w:ilvl="0" w:tplc="912E33CA">
      <w:start w:val="1"/>
      <w:numFmt w:val="bullet"/>
      <w:lvlText w:val=""/>
      <w:lvlJc w:val="left"/>
      <w:pPr>
        <w:ind w:left="1985" w:hanging="171"/>
      </w:pPr>
      <w:rPr>
        <w:rFonts w:ascii="Symbol" w:hAnsi="Symbo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94F6861"/>
    <w:multiLevelType w:val="hybridMultilevel"/>
    <w:tmpl w:val="7CA2AF56"/>
    <w:lvl w:ilvl="0" w:tplc="6E9A8778">
      <w:start w:val="1"/>
      <w:numFmt w:val="decimal"/>
      <w:lvlText w:val="§ %1."/>
      <w:lvlJc w:val="left"/>
      <w:pPr>
        <w:tabs>
          <w:tab w:val="num" w:pos="851"/>
        </w:tabs>
        <w:ind w:left="567" w:hanging="283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2">
    <w:nsid w:val="2ED96E7A"/>
    <w:multiLevelType w:val="multilevel"/>
    <w:tmpl w:val="4F80414A"/>
    <w:lvl w:ilvl="0">
      <w:start w:val="1"/>
      <w:numFmt w:val="bullet"/>
      <w:pStyle w:val="BulletedList"/>
      <w:lvlText w:val=""/>
      <w:lvlJc w:val="left"/>
      <w:pPr>
        <w:tabs>
          <w:tab w:val="num" w:pos="62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851"/>
        </w:tabs>
        <w:ind w:left="851" w:hanging="283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1192"/>
        </w:tabs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76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60"/>
        </w:tabs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44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28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612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896"/>
        </w:tabs>
        <w:ind w:left="2839" w:hanging="283"/>
      </w:pPr>
      <w:rPr>
        <w:rFonts w:ascii="Wingdings" w:hAnsi="Wingdings" w:hint="default"/>
      </w:rPr>
    </w:lvl>
  </w:abstractNum>
  <w:abstractNum w:abstractNumId="3">
    <w:nsid w:val="5E6C2820"/>
    <w:multiLevelType w:val="hybridMultilevel"/>
    <w:tmpl w:val="593CC344"/>
    <w:lvl w:ilvl="0" w:tplc="7E2022FA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66A170D7"/>
    <w:multiLevelType w:val="multilevel"/>
    <w:tmpl w:val="9AE837B0"/>
    <w:lvl w:ilvl="0">
      <w:start w:val="1"/>
      <w:numFmt w:val="decimal"/>
      <w:pStyle w:val="Rubrik1"/>
      <w:suff w:val="space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Rubrik2"/>
      <w:suff w:val="space"/>
      <w:lvlText w:val="%1.%2"/>
      <w:lvlJc w:val="left"/>
      <w:pPr>
        <w:ind w:left="471" w:hanging="471"/>
      </w:pPr>
      <w:rPr>
        <w:rFonts w:hint="default"/>
      </w:rPr>
    </w:lvl>
    <w:lvl w:ilvl="2">
      <w:start w:val="1"/>
      <w:numFmt w:val="decimal"/>
      <w:pStyle w:val="Rubrik3"/>
      <w:suff w:val="space"/>
      <w:lvlText w:val="%1.%2.%3"/>
      <w:lvlJc w:val="left"/>
      <w:pPr>
        <w:ind w:left="499" w:hanging="499"/>
      </w:pPr>
      <w:rPr>
        <w:rFonts w:hint="default"/>
      </w:rPr>
    </w:lvl>
    <w:lvl w:ilvl="3">
      <w:start w:val="1"/>
      <w:numFmt w:val="decimal"/>
      <w:pStyle w:val="Rubrik4"/>
      <w:suff w:val="space"/>
      <w:lvlText w:val="%1.%2.%3.%4"/>
      <w:lvlJc w:val="left"/>
      <w:pPr>
        <w:ind w:left="669" w:hanging="669"/>
      </w:pPr>
      <w:rPr>
        <w:rFonts w:hint="default"/>
        <w:u w:val="single" w:color="000000" w:themeColor="text1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1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3"/>
  </w:num>
  <w:num w:numId="30">
    <w:abstractNumId w:val="1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1134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33C"/>
    <w:rsid w:val="00017464"/>
    <w:rsid w:val="00020358"/>
    <w:rsid w:val="0003032D"/>
    <w:rsid w:val="00030B56"/>
    <w:rsid w:val="000369F9"/>
    <w:rsid w:val="00053DE2"/>
    <w:rsid w:val="00056E57"/>
    <w:rsid w:val="0006016F"/>
    <w:rsid w:val="00065DB4"/>
    <w:rsid w:val="00072F3A"/>
    <w:rsid w:val="00074605"/>
    <w:rsid w:val="000771A5"/>
    <w:rsid w:val="00095074"/>
    <w:rsid w:val="000A138B"/>
    <w:rsid w:val="000A2164"/>
    <w:rsid w:val="000A2DF3"/>
    <w:rsid w:val="000A399D"/>
    <w:rsid w:val="000A47DF"/>
    <w:rsid w:val="000A7308"/>
    <w:rsid w:val="000B07E4"/>
    <w:rsid w:val="000B27F5"/>
    <w:rsid w:val="000B75C7"/>
    <w:rsid w:val="000C1324"/>
    <w:rsid w:val="000C3CD5"/>
    <w:rsid w:val="000D3B43"/>
    <w:rsid w:val="000E4AD5"/>
    <w:rsid w:val="000E6396"/>
    <w:rsid w:val="000E79C8"/>
    <w:rsid w:val="000F61AD"/>
    <w:rsid w:val="00100142"/>
    <w:rsid w:val="0011072C"/>
    <w:rsid w:val="001137AC"/>
    <w:rsid w:val="001138C8"/>
    <w:rsid w:val="001141B7"/>
    <w:rsid w:val="00116B0E"/>
    <w:rsid w:val="001219CE"/>
    <w:rsid w:val="00134AB8"/>
    <w:rsid w:val="00140319"/>
    <w:rsid w:val="00144CCF"/>
    <w:rsid w:val="00146861"/>
    <w:rsid w:val="0015189A"/>
    <w:rsid w:val="00152CDA"/>
    <w:rsid w:val="0016380C"/>
    <w:rsid w:val="00171F4A"/>
    <w:rsid w:val="00172E75"/>
    <w:rsid w:val="00182729"/>
    <w:rsid w:val="001835CF"/>
    <w:rsid w:val="00187685"/>
    <w:rsid w:val="001913AE"/>
    <w:rsid w:val="00194328"/>
    <w:rsid w:val="00196C72"/>
    <w:rsid w:val="00197DC6"/>
    <w:rsid w:val="001C0D7A"/>
    <w:rsid w:val="001C42C1"/>
    <w:rsid w:val="001D35F2"/>
    <w:rsid w:val="001E6731"/>
    <w:rsid w:val="002030AB"/>
    <w:rsid w:val="002169C5"/>
    <w:rsid w:val="00220762"/>
    <w:rsid w:val="002249B0"/>
    <w:rsid w:val="00233B9C"/>
    <w:rsid w:val="0024519C"/>
    <w:rsid w:val="00246121"/>
    <w:rsid w:val="00246ECC"/>
    <w:rsid w:val="0025785A"/>
    <w:rsid w:val="00261935"/>
    <w:rsid w:val="0026519F"/>
    <w:rsid w:val="002654A8"/>
    <w:rsid w:val="00273E3E"/>
    <w:rsid w:val="00275D3C"/>
    <w:rsid w:val="00280B73"/>
    <w:rsid w:val="00295CB7"/>
    <w:rsid w:val="002A2F72"/>
    <w:rsid w:val="002A3A53"/>
    <w:rsid w:val="002A799F"/>
    <w:rsid w:val="002B0F75"/>
    <w:rsid w:val="002B44B8"/>
    <w:rsid w:val="002C042E"/>
    <w:rsid w:val="002C0961"/>
    <w:rsid w:val="002C412C"/>
    <w:rsid w:val="002D3D20"/>
    <w:rsid w:val="002D6864"/>
    <w:rsid w:val="002D6CB1"/>
    <w:rsid w:val="002E1550"/>
    <w:rsid w:val="002E1983"/>
    <w:rsid w:val="002E354F"/>
    <w:rsid w:val="002E68E4"/>
    <w:rsid w:val="002F1E83"/>
    <w:rsid w:val="002F5751"/>
    <w:rsid w:val="003037B3"/>
    <w:rsid w:val="00303F8E"/>
    <w:rsid w:val="00306B81"/>
    <w:rsid w:val="0031168A"/>
    <w:rsid w:val="003169EC"/>
    <w:rsid w:val="003419E2"/>
    <w:rsid w:val="00344D60"/>
    <w:rsid w:val="00345AE0"/>
    <w:rsid w:val="00355C4D"/>
    <w:rsid w:val="00361E0B"/>
    <w:rsid w:val="00365E80"/>
    <w:rsid w:val="00377CBB"/>
    <w:rsid w:val="003926FB"/>
    <w:rsid w:val="00397FBD"/>
    <w:rsid w:val="003A743D"/>
    <w:rsid w:val="003B0556"/>
    <w:rsid w:val="003B7392"/>
    <w:rsid w:val="003C0653"/>
    <w:rsid w:val="003D5DDD"/>
    <w:rsid w:val="003D66C1"/>
    <w:rsid w:val="003D77E9"/>
    <w:rsid w:val="003E30F2"/>
    <w:rsid w:val="003F066D"/>
    <w:rsid w:val="003F14EE"/>
    <w:rsid w:val="003F745F"/>
    <w:rsid w:val="00401E45"/>
    <w:rsid w:val="00402192"/>
    <w:rsid w:val="0040691D"/>
    <w:rsid w:val="004213E5"/>
    <w:rsid w:val="00433335"/>
    <w:rsid w:val="00440A54"/>
    <w:rsid w:val="004416FC"/>
    <w:rsid w:val="004461DF"/>
    <w:rsid w:val="004464B7"/>
    <w:rsid w:val="004559EF"/>
    <w:rsid w:val="00457ACA"/>
    <w:rsid w:val="00463CB4"/>
    <w:rsid w:val="00463FEC"/>
    <w:rsid w:val="00467A4A"/>
    <w:rsid w:val="00474FFC"/>
    <w:rsid w:val="0047560E"/>
    <w:rsid w:val="004973A3"/>
    <w:rsid w:val="00497CD9"/>
    <w:rsid w:val="004A0A01"/>
    <w:rsid w:val="004A6309"/>
    <w:rsid w:val="004B4AAE"/>
    <w:rsid w:val="004C0185"/>
    <w:rsid w:val="004C488A"/>
    <w:rsid w:val="004C5A0C"/>
    <w:rsid w:val="004E0DC9"/>
    <w:rsid w:val="004F49B9"/>
    <w:rsid w:val="004F4D6F"/>
    <w:rsid w:val="004F56B3"/>
    <w:rsid w:val="00531B87"/>
    <w:rsid w:val="00540EAC"/>
    <w:rsid w:val="0054507D"/>
    <w:rsid w:val="00546BE4"/>
    <w:rsid w:val="00551432"/>
    <w:rsid w:val="00551F92"/>
    <w:rsid w:val="005549B8"/>
    <w:rsid w:val="00560B03"/>
    <w:rsid w:val="00563CEE"/>
    <w:rsid w:val="00564BF9"/>
    <w:rsid w:val="005650C8"/>
    <w:rsid w:val="00576878"/>
    <w:rsid w:val="0058133C"/>
    <w:rsid w:val="005835B8"/>
    <w:rsid w:val="00585D4D"/>
    <w:rsid w:val="00586C47"/>
    <w:rsid w:val="005977E0"/>
    <w:rsid w:val="005A3CEC"/>
    <w:rsid w:val="005B1132"/>
    <w:rsid w:val="005C0ED8"/>
    <w:rsid w:val="005C32EA"/>
    <w:rsid w:val="005C71D4"/>
    <w:rsid w:val="005D1461"/>
    <w:rsid w:val="005D194D"/>
    <w:rsid w:val="005D33D9"/>
    <w:rsid w:val="005D4D4B"/>
    <w:rsid w:val="005D6245"/>
    <w:rsid w:val="005E070F"/>
    <w:rsid w:val="005E0839"/>
    <w:rsid w:val="005E3408"/>
    <w:rsid w:val="00601414"/>
    <w:rsid w:val="00602AC4"/>
    <w:rsid w:val="0060461C"/>
    <w:rsid w:val="006068E4"/>
    <w:rsid w:val="00606FC2"/>
    <w:rsid w:val="006100B5"/>
    <w:rsid w:val="00615888"/>
    <w:rsid w:val="00616628"/>
    <w:rsid w:val="00626D93"/>
    <w:rsid w:val="00634B75"/>
    <w:rsid w:val="006425AC"/>
    <w:rsid w:val="006458C5"/>
    <w:rsid w:val="00645A2C"/>
    <w:rsid w:val="00654DF3"/>
    <w:rsid w:val="006566AF"/>
    <w:rsid w:val="006812D1"/>
    <w:rsid w:val="00682496"/>
    <w:rsid w:val="006843B3"/>
    <w:rsid w:val="006846F5"/>
    <w:rsid w:val="006850EF"/>
    <w:rsid w:val="00685EC2"/>
    <w:rsid w:val="00691DFB"/>
    <w:rsid w:val="00693BAE"/>
    <w:rsid w:val="0069781D"/>
    <w:rsid w:val="006B1B99"/>
    <w:rsid w:val="006B601A"/>
    <w:rsid w:val="006D43B2"/>
    <w:rsid w:val="006D5AC4"/>
    <w:rsid w:val="006F699A"/>
    <w:rsid w:val="007002E7"/>
    <w:rsid w:val="00702D40"/>
    <w:rsid w:val="0070631B"/>
    <w:rsid w:val="00713241"/>
    <w:rsid w:val="00713F53"/>
    <w:rsid w:val="00716270"/>
    <w:rsid w:val="007175A7"/>
    <w:rsid w:val="00721884"/>
    <w:rsid w:val="00721DD9"/>
    <w:rsid w:val="0072255C"/>
    <w:rsid w:val="00724370"/>
    <w:rsid w:val="00726600"/>
    <w:rsid w:val="00733DE8"/>
    <w:rsid w:val="00735693"/>
    <w:rsid w:val="00741351"/>
    <w:rsid w:val="00752157"/>
    <w:rsid w:val="007534EF"/>
    <w:rsid w:val="00760E20"/>
    <w:rsid w:val="0076425A"/>
    <w:rsid w:val="007677CB"/>
    <w:rsid w:val="00767FD4"/>
    <w:rsid w:val="00770950"/>
    <w:rsid w:val="00771262"/>
    <w:rsid w:val="0077710E"/>
    <w:rsid w:val="00780DF9"/>
    <w:rsid w:val="007836C9"/>
    <w:rsid w:val="00792E8B"/>
    <w:rsid w:val="00795F66"/>
    <w:rsid w:val="007A35CA"/>
    <w:rsid w:val="007B3D38"/>
    <w:rsid w:val="007B4158"/>
    <w:rsid w:val="007C394D"/>
    <w:rsid w:val="007D076F"/>
    <w:rsid w:val="007D0908"/>
    <w:rsid w:val="007D4CA8"/>
    <w:rsid w:val="007D6C85"/>
    <w:rsid w:val="007D7D4F"/>
    <w:rsid w:val="007E1E72"/>
    <w:rsid w:val="007E414C"/>
    <w:rsid w:val="007F76FA"/>
    <w:rsid w:val="007F7935"/>
    <w:rsid w:val="00805EA4"/>
    <w:rsid w:val="0081000A"/>
    <w:rsid w:val="00810473"/>
    <w:rsid w:val="0081209A"/>
    <w:rsid w:val="00815B11"/>
    <w:rsid w:val="008236CD"/>
    <w:rsid w:val="00824290"/>
    <w:rsid w:val="0082593D"/>
    <w:rsid w:val="00826CC8"/>
    <w:rsid w:val="00837688"/>
    <w:rsid w:val="008432FD"/>
    <w:rsid w:val="00846954"/>
    <w:rsid w:val="00852107"/>
    <w:rsid w:val="00857E5E"/>
    <w:rsid w:val="00872950"/>
    <w:rsid w:val="00872A2D"/>
    <w:rsid w:val="008802B0"/>
    <w:rsid w:val="00891041"/>
    <w:rsid w:val="00892445"/>
    <w:rsid w:val="008C0D1A"/>
    <w:rsid w:val="008C505D"/>
    <w:rsid w:val="008C7EAC"/>
    <w:rsid w:val="008D1457"/>
    <w:rsid w:val="008D79CA"/>
    <w:rsid w:val="008E145B"/>
    <w:rsid w:val="008F13F0"/>
    <w:rsid w:val="008F2886"/>
    <w:rsid w:val="00904A98"/>
    <w:rsid w:val="00906D5C"/>
    <w:rsid w:val="00912ECB"/>
    <w:rsid w:val="0091682A"/>
    <w:rsid w:val="0092346F"/>
    <w:rsid w:val="00925543"/>
    <w:rsid w:val="00932124"/>
    <w:rsid w:val="00932809"/>
    <w:rsid w:val="00932FD8"/>
    <w:rsid w:val="00941271"/>
    <w:rsid w:val="00943104"/>
    <w:rsid w:val="0094350F"/>
    <w:rsid w:val="009531E4"/>
    <w:rsid w:val="00955D80"/>
    <w:rsid w:val="0096569E"/>
    <w:rsid w:val="00966DB6"/>
    <w:rsid w:val="0097164E"/>
    <w:rsid w:val="00972ECB"/>
    <w:rsid w:val="009740E9"/>
    <w:rsid w:val="0098077C"/>
    <w:rsid w:val="00980905"/>
    <w:rsid w:val="00987624"/>
    <w:rsid w:val="00987AB5"/>
    <w:rsid w:val="00996CF5"/>
    <w:rsid w:val="009971E4"/>
    <w:rsid w:val="009A1880"/>
    <w:rsid w:val="009A7004"/>
    <w:rsid w:val="009B323A"/>
    <w:rsid w:val="009B6C03"/>
    <w:rsid w:val="009D030C"/>
    <w:rsid w:val="009D0807"/>
    <w:rsid w:val="009D44BF"/>
    <w:rsid w:val="009E4E8E"/>
    <w:rsid w:val="009F106C"/>
    <w:rsid w:val="009F3885"/>
    <w:rsid w:val="009F737A"/>
    <w:rsid w:val="00A03E08"/>
    <w:rsid w:val="00A0405D"/>
    <w:rsid w:val="00A04D82"/>
    <w:rsid w:val="00A1109C"/>
    <w:rsid w:val="00A13C04"/>
    <w:rsid w:val="00A13D15"/>
    <w:rsid w:val="00A178B4"/>
    <w:rsid w:val="00A21481"/>
    <w:rsid w:val="00A21F0B"/>
    <w:rsid w:val="00A27BBD"/>
    <w:rsid w:val="00A428CE"/>
    <w:rsid w:val="00A42DBF"/>
    <w:rsid w:val="00A62B76"/>
    <w:rsid w:val="00A65E4E"/>
    <w:rsid w:val="00A873ED"/>
    <w:rsid w:val="00A925B8"/>
    <w:rsid w:val="00A94BD2"/>
    <w:rsid w:val="00A97808"/>
    <w:rsid w:val="00AA60D2"/>
    <w:rsid w:val="00AA7A01"/>
    <w:rsid w:val="00AB394B"/>
    <w:rsid w:val="00AB5AEC"/>
    <w:rsid w:val="00AB63F3"/>
    <w:rsid w:val="00AC20BC"/>
    <w:rsid w:val="00AC5A23"/>
    <w:rsid w:val="00AD2E07"/>
    <w:rsid w:val="00AD303E"/>
    <w:rsid w:val="00AE06D8"/>
    <w:rsid w:val="00AE2565"/>
    <w:rsid w:val="00B035D8"/>
    <w:rsid w:val="00B13938"/>
    <w:rsid w:val="00B153FA"/>
    <w:rsid w:val="00B219C7"/>
    <w:rsid w:val="00B26471"/>
    <w:rsid w:val="00B359A4"/>
    <w:rsid w:val="00B41335"/>
    <w:rsid w:val="00B43A8F"/>
    <w:rsid w:val="00B5519E"/>
    <w:rsid w:val="00B74690"/>
    <w:rsid w:val="00B926C2"/>
    <w:rsid w:val="00B94422"/>
    <w:rsid w:val="00B96E7D"/>
    <w:rsid w:val="00BA3513"/>
    <w:rsid w:val="00BB244E"/>
    <w:rsid w:val="00BB2E45"/>
    <w:rsid w:val="00BC01DA"/>
    <w:rsid w:val="00BC0875"/>
    <w:rsid w:val="00BC1635"/>
    <w:rsid w:val="00BC7465"/>
    <w:rsid w:val="00BD5B56"/>
    <w:rsid w:val="00BD6D45"/>
    <w:rsid w:val="00BE2277"/>
    <w:rsid w:val="00BE58F4"/>
    <w:rsid w:val="00BE7710"/>
    <w:rsid w:val="00BF44D8"/>
    <w:rsid w:val="00BF6643"/>
    <w:rsid w:val="00C012BC"/>
    <w:rsid w:val="00C11ACD"/>
    <w:rsid w:val="00C225CE"/>
    <w:rsid w:val="00C32E73"/>
    <w:rsid w:val="00C35E18"/>
    <w:rsid w:val="00C377F1"/>
    <w:rsid w:val="00C400DE"/>
    <w:rsid w:val="00C4538B"/>
    <w:rsid w:val="00C50F98"/>
    <w:rsid w:val="00C64D15"/>
    <w:rsid w:val="00C703D9"/>
    <w:rsid w:val="00C7262B"/>
    <w:rsid w:val="00C75797"/>
    <w:rsid w:val="00C77D61"/>
    <w:rsid w:val="00C806DA"/>
    <w:rsid w:val="00C80E3E"/>
    <w:rsid w:val="00C82F51"/>
    <w:rsid w:val="00C8408B"/>
    <w:rsid w:val="00C875F9"/>
    <w:rsid w:val="00C906CB"/>
    <w:rsid w:val="00CA4489"/>
    <w:rsid w:val="00CA60DE"/>
    <w:rsid w:val="00CA6CEC"/>
    <w:rsid w:val="00CA78F6"/>
    <w:rsid w:val="00CB1528"/>
    <w:rsid w:val="00CB3084"/>
    <w:rsid w:val="00CB3ADC"/>
    <w:rsid w:val="00CC376F"/>
    <w:rsid w:val="00CD0C29"/>
    <w:rsid w:val="00CD21A6"/>
    <w:rsid w:val="00CD2321"/>
    <w:rsid w:val="00CE1A03"/>
    <w:rsid w:val="00CE766C"/>
    <w:rsid w:val="00CF69EB"/>
    <w:rsid w:val="00D14F9D"/>
    <w:rsid w:val="00D1550D"/>
    <w:rsid w:val="00D21BCD"/>
    <w:rsid w:val="00D34730"/>
    <w:rsid w:val="00D36530"/>
    <w:rsid w:val="00D41BAF"/>
    <w:rsid w:val="00D4766D"/>
    <w:rsid w:val="00D5508F"/>
    <w:rsid w:val="00D60CBE"/>
    <w:rsid w:val="00D80172"/>
    <w:rsid w:val="00D80BAE"/>
    <w:rsid w:val="00D818A4"/>
    <w:rsid w:val="00D83602"/>
    <w:rsid w:val="00D843CD"/>
    <w:rsid w:val="00D850EC"/>
    <w:rsid w:val="00D863D9"/>
    <w:rsid w:val="00D93BBC"/>
    <w:rsid w:val="00DB429F"/>
    <w:rsid w:val="00DB4B93"/>
    <w:rsid w:val="00DC57E9"/>
    <w:rsid w:val="00DC7BA6"/>
    <w:rsid w:val="00DD2A43"/>
    <w:rsid w:val="00DD2DD2"/>
    <w:rsid w:val="00DE10E8"/>
    <w:rsid w:val="00DE2FB0"/>
    <w:rsid w:val="00DE4EFE"/>
    <w:rsid w:val="00DE63EF"/>
    <w:rsid w:val="00DF0C8B"/>
    <w:rsid w:val="00DF1641"/>
    <w:rsid w:val="00DF1E80"/>
    <w:rsid w:val="00DF2641"/>
    <w:rsid w:val="00E21B11"/>
    <w:rsid w:val="00E24674"/>
    <w:rsid w:val="00E25714"/>
    <w:rsid w:val="00E27D34"/>
    <w:rsid w:val="00E32AF0"/>
    <w:rsid w:val="00E3341E"/>
    <w:rsid w:val="00E35136"/>
    <w:rsid w:val="00E3578A"/>
    <w:rsid w:val="00E46326"/>
    <w:rsid w:val="00E52F0A"/>
    <w:rsid w:val="00E544F6"/>
    <w:rsid w:val="00E61534"/>
    <w:rsid w:val="00E616E4"/>
    <w:rsid w:val="00E73B22"/>
    <w:rsid w:val="00E754E0"/>
    <w:rsid w:val="00E82C84"/>
    <w:rsid w:val="00E90CEB"/>
    <w:rsid w:val="00E91A19"/>
    <w:rsid w:val="00EA055C"/>
    <w:rsid w:val="00EA266A"/>
    <w:rsid w:val="00EA5305"/>
    <w:rsid w:val="00EA7534"/>
    <w:rsid w:val="00EB03DC"/>
    <w:rsid w:val="00EB17BB"/>
    <w:rsid w:val="00EB1E70"/>
    <w:rsid w:val="00EC0028"/>
    <w:rsid w:val="00EC0B81"/>
    <w:rsid w:val="00EC1254"/>
    <w:rsid w:val="00EC2E6D"/>
    <w:rsid w:val="00EC48C8"/>
    <w:rsid w:val="00EC5D3E"/>
    <w:rsid w:val="00ED47BA"/>
    <w:rsid w:val="00ED4C7F"/>
    <w:rsid w:val="00EE4EDC"/>
    <w:rsid w:val="00EF12C1"/>
    <w:rsid w:val="00EF2A4A"/>
    <w:rsid w:val="00F0062A"/>
    <w:rsid w:val="00F00EB2"/>
    <w:rsid w:val="00F019D4"/>
    <w:rsid w:val="00F17E5A"/>
    <w:rsid w:val="00F245C7"/>
    <w:rsid w:val="00F24E69"/>
    <w:rsid w:val="00F356E6"/>
    <w:rsid w:val="00F41F62"/>
    <w:rsid w:val="00F42E52"/>
    <w:rsid w:val="00F50D0C"/>
    <w:rsid w:val="00F559F8"/>
    <w:rsid w:val="00F56513"/>
    <w:rsid w:val="00F61343"/>
    <w:rsid w:val="00F66A83"/>
    <w:rsid w:val="00F6757B"/>
    <w:rsid w:val="00F828E8"/>
    <w:rsid w:val="00F84C2A"/>
    <w:rsid w:val="00F8562B"/>
    <w:rsid w:val="00F8741C"/>
    <w:rsid w:val="00F91554"/>
    <w:rsid w:val="00F928B2"/>
    <w:rsid w:val="00F95AD1"/>
    <w:rsid w:val="00FA793D"/>
    <w:rsid w:val="00FB1651"/>
    <w:rsid w:val="00FB6245"/>
    <w:rsid w:val="00FB6E2A"/>
    <w:rsid w:val="00FB7072"/>
    <w:rsid w:val="00FC12BE"/>
    <w:rsid w:val="00FD2B49"/>
    <w:rsid w:val="00FD40CF"/>
    <w:rsid w:val="00FE2FC2"/>
    <w:rsid w:val="00FE7998"/>
    <w:rsid w:val="00FF03BE"/>
    <w:rsid w:val="00FF0FDA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275D3C"/>
    <w:pPr>
      <w:spacing w:after="0" w:line="288" w:lineRule="auto"/>
    </w:pPr>
    <w:rPr>
      <w:rFonts w:ascii="Arial" w:hAnsi="Arial"/>
      <w:color w:val="000000"/>
      <w:sz w:val="20"/>
    </w:rPr>
  </w:style>
  <w:style w:type="paragraph" w:styleId="Rubrik1">
    <w:name w:val="heading 1"/>
    <w:aliases w:val="Head.Nr1"/>
    <w:basedOn w:val="Normal"/>
    <w:next w:val="Bodycopy"/>
    <w:link w:val="Rubrik1Char"/>
    <w:qFormat/>
    <w:rsid w:val="006566AF"/>
    <w:pPr>
      <w:numPr>
        <w:numId w:val="28"/>
      </w:numPr>
      <w:spacing w:line="240" w:lineRule="auto"/>
      <w:outlineLvl w:val="0"/>
    </w:pPr>
    <w:rPr>
      <w:b/>
      <w:sz w:val="36"/>
    </w:rPr>
  </w:style>
  <w:style w:type="paragraph" w:styleId="Rubrik2">
    <w:name w:val="heading 2"/>
    <w:aliases w:val="Head.Nr2"/>
    <w:basedOn w:val="Normal"/>
    <w:next w:val="Bodycopy"/>
    <w:link w:val="Rubrik2Char"/>
    <w:unhideWhenUsed/>
    <w:qFormat/>
    <w:rsid w:val="006566AF"/>
    <w:pPr>
      <w:numPr>
        <w:ilvl w:val="1"/>
        <w:numId w:val="28"/>
      </w:numPr>
      <w:spacing w:line="240" w:lineRule="auto"/>
      <w:outlineLvl w:val="1"/>
    </w:pPr>
    <w:rPr>
      <w:b/>
      <w:sz w:val="28"/>
    </w:rPr>
  </w:style>
  <w:style w:type="paragraph" w:styleId="Rubrik3">
    <w:name w:val="heading 3"/>
    <w:aliases w:val="Head.Nr3"/>
    <w:basedOn w:val="Normal"/>
    <w:next w:val="Bodycopy"/>
    <w:link w:val="Rubrik3Char"/>
    <w:unhideWhenUsed/>
    <w:qFormat/>
    <w:rsid w:val="006566AF"/>
    <w:pPr>
      <w:numPr>
        <w:ilvl w:val="2"/>
        <w:numId w:val="28"/>
      </w:numPr>
      <w:spacing w:line="240" w:lineRule="auto"/>
      <w:outlineLvl w:val="2"/>
    </w:pPr>
    <w:rPr>
      <w:b/>
    </w:rPr>
  </w:style>
  <w:style w:type="paragraph" w:styleId="Rubrik4">
    <w:name w:val="heading 4"/>
    <w:aliases w:val="Head.Nr4"/>
    <w:basedOn w:val="Normal"/>
    <w:next w:val="Bodycopy"/>
    <w:link w:val="Rubrik4Char"/>
    <w:unhideWhenUsed/>
    <w:qFormat/>
    <w:rsid w:val="006566AF"/>
    <w:pPr>
      <w:numPr>
        <w:ilvl w:val="3"/>
        <w:numId w:val="28"/>
      </w:numPr>
      <w:spacing w:line="240" w:lineRule="auto"/>
      <w:outlineLvl w:val="3"/>
    </w:pPr>
    <w:rPr>
      <w:rFonts w:eastAsiaTheme="majorEastAsia" w:cstheme="majorBidi"/>
      <w:bCs/>
      <w:u w:val="singl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6846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846F5"/>
    <w:rPr>
      <w:rFonts w:ascii="Tahoma" w:hAnsi="Tahoma" w:cs="Tahoma"/>
      <w:color w:val="000000" w:themeColor="text1"/>
      <w:sz w:val="16"/>
      <w:szCs w:val="16"/>
      <w:lang w:val="en-US"/>
    </w:rPr>
  </w:style>
  <w:style w:type="character" w:customStyle="1" w:styleId="Rubrik1Char">
    <w:name w:val="Rubrik 1 Char"/>
    <w:aliases w:val="Head.Nr1 Char"/>
    <w:basedOn w:val="Standardstycketeckensnitt"/>
    <w:link w:val="Rubrik1"/>
    <w:rsid w:val="006566AF"/>
    <w:rPr>
      <w:rFonts w:ascii="Arial" w:hAnsi="Arial"/>
      <w:b/>
      <w:sz w:val="36"/>
      <w:lang w:val="en-US"/>
    </w:rPr>
  </w:style>
  <w:style w:type="character" w:customStyle="1" w:styleId="Rubrik2Char">
    <w:name w:val="Rubrik 2 Char"/>
    <w:aliases w:val="Head.Nr2 Char"/>
    <w:basedOn w:val="Standardstycketeckensnitt"/>
    <w:link w:val="Rubrik2"/>
    <w:rsid w:val="006566AF"/>
    <w:rPr>
      <w:rFonts w:ascii="Arial" w:hAnsi="Arial"/>
      <w:b/>
      <w:sz w:val="28"/>
      <w:lang w:val="en-US"/>
    </w:rPr>
  </w:style>
  <w:style w:type="character" w:customStyle="1" w:styleId="Rubrik3Char">
    <w:name w:val="Rubrik 3 Char"/>
    <w:aliases w:val="Head.Nr3 Char"/>
    <w:basedOn w:val="Standardstycketeckensnitt"/>
    <w:link w:val="Rubrik3"/>
    <w:rsid w:val="006566AF"/>
    <w:rPr>
      <w:rFonts w:ascii="Arial" w:hAnsi="Arial"/>
      <w:b/>
      <w:sz w:val="20"/>
      <w:lang w:val="en-US"/>
    </w:rPr>
  </w:style>
  <w:style w:type="character" w:customStyle="1" w:styleId="Rubrik4Char">
    <w:name w:val="Rubrik 4 Char"/>
    <w:aliases w:val="Head.Nr4 Char"/>
    <w:basedOn w:val="Standardstycketeckensnitt"/>
    <w:link w:val="Rubrik4"/>
    <w:rsid w:val="006566AF"/>
    <w:rPr>
      <w:rFonts w:ascii="Arial" w:eastAsiaTheme="majorEastAsia" w:hAnsi="Arial" w:cstheme="majorBidi"/>
      <w:bCs/>
      <w:sz w:val="20"/>
      <w:u w:val="single"/>
      <w:lang w:val="en-US"/>
    </w:rPr>
  </w:style>
  <w:style w:type="table" w:styleId="Tabellrutnt">
    <w:name w:val="Table Grid"/>
    <w:aliases w:val="Tables"/>
    <w:basedOn w:val="Normaltabell"/>
    <w:uiPriority w:val="59"/>
    <w:rsid w:val="006846F5"/>
    <w:pPr>
      <w:spacing w:after="0" w:line="240" w:lineRule="auto"/>
    </w:pPr>
    <w:rPr>
      <w:rFonts w:ascii="Arial" w:hAnsi="Arial"/>
      <w:color w:val="000000" w:themeColor="text1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Platshllartext">
    <w:name w:val="Placeholder Text"/>
    <w:basedOn w:val="Standardstycketeckensnitt"/>
    <w:uiPriority w:val="99"/>
    <w:semiHidden/>
    <w:rsid w:val="006846F5"/>
    <w:rPr>
      <w:color w:val="808080"/>
    </w:rPr>
  </w:style>
  <w:style w:type="table" w:customStyle="1" w:styleId="Tables1">
    <w:name w:val="Tables1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16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table" w:customStyle="1" w:styleId="Tables2">
    <w:name w:val="Tables2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3">
    <w:name w:val="Tables3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4">
    <w:name w:val="Tables4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5">
    <w:name w:val="Tables5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">
    <w:name w:val="Heading.1"/>
    <w:basedOn w:val="Normal"/>
    <w:next w:val="Bodycopy"/>
    <w:link w:val="Heading1Char"/>
    <w:qFormat/>
    <w:rsid w:val="006566AF"/>
    <w:pPr>
      <w:spacing w:line="240" w:lineRule="auto"/>
    </w:pPr>
    <w:rPr>
      <w:b/>
      <w:sz w:val="36"/>
    </w:rPr>
  </w:style>
  <w:style w:type="paragraph" w:customStyle="1" w:styleId="BulletedList">
    <w:name w:val="Bulleted List"/>
    <w:basedOn w:val="Normal"/>
    <w:next w:val="Bodycopy"/>
    <w:link w:val="BulletedListZnak"/>
    <w:qFormat/>
    <w:rsid w:val="006566AF"/>
    <w:pPr>
      <w:numPr>
        <w:numId w:val="31"/>
      </w:numPr>
      <w:ind w:right="737"/>
    </w:pPr>
  </w:style>
  <w:style w:type="character" w:customStyle="1" w:styleId="BulletedListZnak">
    <w:name w:val="Bulleted List Znak"/>
    <w:basedOn w:val="Standardstycketeckensnitt"/>
    <w:link w:val="BulletedList"/>
    <w:rsid w:val="006566AF"/>
    <w:rPr>
      <w:rFonts w:ascii="Arial" w:hAnsi="Arial"/>
      <w:sz w:val="20"/>
    </w:rPr>
  </w:style>
  <w:style w:type="character" w:customStyle="1" w:styleId="Heading1Char">
    <w:name w:val="Heading.1 Char"/>
    <w:basedOn w:val="Standardstycketeckensnitt"/>
    <w:link w:val="Heading1"/>
    <w:rsid w:val="006566AF"/>
    <w:rPr>
      <w:rFonts w:ascii="Arial" w:hAnsi="Arial"/>
      <w:b/>
      <w:sz w:val="36"/>
    </w:rPr>
  </w:style>
  <w:style w:type="paragraph" w:customStyle="1" w:styleId="Heading2">
    <w:name w:val="Heading.2"/>
    <w:basedOn w:val="Normal"/>
    <w:next w:val="Bodycopy"/>
    <w:link w:val="Heading2Char"/>
    <w:qFormat/>
    <w:rsid w:val="006566AF"/>
    <w:pPr>
      <w:spacing w:line="240" w:lineRule="auto"/>
    </w:pPr>
    <w:rPr>
      <w:b/>
      <w:sz w:val="28"/>
    </w:rPr>
  </w:style>
  <w:style w:type="character" w:customStyle="1" w:styleId="Heading2Char">
    <w:name w:val="Heading.2 Char"/>
    <w:basedOn w:val="Standardstycketeckensnitt"/>
    <w:link w:val="Heading2"/>
    <w:rsid w:val="006566AF"/>
    <w:rPr>
      <w:rFonts w:ascii="Arial" w:hAnsi="Arial"/>
      <w:b/>
      <w:sz w:val="28"/>
    </w:rPr>
  </w:style>
  <w:style w:type="paragraph" w:customStyle="1" w:styleId="Heading3">
    <w:name w:val="Heading.3"/>
    <w:basedOn w:val="Normal"/>
    <w:next w:val="Bodycopy"/>
    <w:link w:val="Heading3Char"/>
    <w:qFormat/>
    <w:rsid w:val="006566AF"/>
    <w:pPr>
      <w:spacing w:line="240" w:lineRule="auto"/>
    </w:pPr>
    <w:rPr>
      <w:b/>
    </w:rPr>
  </w:style>
  <w:style w:type="character" w:customStyle="1" w:styleId="Heading3Char">
    <w:name w:val="Heading.3 Char"/>
    <w:basedOn w:val="Standardstycketeckensnitt"/>
    <w:link w:val="Heading3"/>
    <w:rsid w:val="006566AF"/>
    <w:rPr>
      <w:rFonts w:ascii="Arial" w:hAnsi="Arial"/>
      <w:b/>
      <w:sz w:val="20"/>
    </w:rPr>
  </w:style>
  <w:style w:type="paragraph" w:customStyle="1" w:styleId="Heading4">
    <w:name w:val="Heading.4"/>
    <w:basedOn w:val="Normal"/>
    <w:next w:val="Bodycopy"/>
    <w:link w:val="Heading4Char"/>
    <w:qFormat/>
    <w:rsid w:val="006566AF"/>
    <w:pPr>
      <w:spacing w:line="240" w:lineRule="auto"/>
    </w:pPr>
    <w:rPr>
      <w:u w:val="single"/>
    </w:rPr>
  </w:style>
  <w:style w:type="character" w:customStyle="1" w:styleId="Heading4Char">
    <w:name w:val="Heading.4 Char"/>
    <w:basedOn w:val="Standardstycketeckensnitt"/>
    <w:link w:val="Heading4"/>
    <w:rsid w:val="006566AF"/>
    <w:rPr>
      <w:rFonts w:ascii="Arial" w:hAnsi="Arial"/>
      <w:sz w:val="20"/>
      <w:u w:val="single"/>
    </w:rPr>
  </w:style>
  <w:style w:type="paragraph" w:customStyle="1" w:styleId="Heading71">
    <w:name w:val="Heading 71"/>
    <w:aliases w:val="Header Bold"/>
    <w:basedOn w:val="Normal"/>
    <w:next w:val="Normal"/>
    <w:link w:val="Heading71Char"/>
    <w:rsid w:val="00DE4EFE"/>
    <w:pPr>
      <w:spacing w:line="264" w:lineRule="auto"/>
    </w:pPr>
    <w:rPr>
      <w:b/>
      <w:sz w:val="15"/>
    </w:rPr>
  </w:style>
  <w:style w:type="paragraph" w:customStyle="1" w:styleId="Heading81">
    <w:name w:val="Heading 81"/>
    <w:aliases w:val="Header Normal"/>
    <w:basedOn w:val="Normal"/>
    <w:next w:val="Normal"/>
    <w:link w:val="Heading81Char"/>
    <w:rsid w:val="00DE4EFE"/>
    <w:pPr>
      <w:spacing w:line="264" w:lineRule="auto"/>
    </w:pPr>
    <w:rPr>
      <w:sz w:val="15"/>
    </w:rPr>
  </w:style>
  <w:style w:type="character" w:customStyle="1" w:styleId="Heading71Char">
    <w:name w:val="Heading 71 Char"/>
    <w:aliases w:val="Header Bold Char"/>
    <w:basedOn w:val="Standardstycketeckensnitt"/>
    <w:link w:val="Heading71"/>
    <w:rsid w:val="00DE4EFE"/>
    <w:rPr>
      <w:rFonts w:ascii="Arial" w:hAnsi="Arial"/>
      <w:b/>
      <w:sz w:val="15"/>
    </w:rPr>
  </w:style>
  <w:style w:type="character" w:customStyle="1" w:styleId="Heading81Char">
    <w:name w:val="Heading 81 Char"/>
    <w:aliases w:val="Header Normal Char"/>
    <w:basedOn w:val="Standardstycketeckensnitt"/>
    <w:link w:val="Heading81"/>
    <w:rsid w:val="00DE4EFE"/>
    <w:rPr>
      <w:rFonts w:ascii="Arial" w:hAnsi="Arial"/>
      <w:sz w:val="15"/>
    </w:rPr>
  </w:style>
  <w:style w:type="table" w:customStyle="1" w:styleId="Tables6">
    <w:name w:val="Tables6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color w:val="000000" w:themeColor="text1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les21">
    <w:name w:val="Tables21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22">
    <w:name w:val="Tables22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copy">
    <w:name w:val="Body copy"/>
    <w:basedOn w:val="Normal"/>
    <w:link w:val="BodycopyZnak"/>
    <w:qFormat/>
    <w:rsid w:val="006566AF"/>
  </w:style>
  <w:style w:type="character" w:customStyle="1" w:styleId="BodycopyZnak">
    <w:name w:val="Body copy Znak"/>
    <w:basedOn w:val="Standardstycketeckensnitt"/>
    <w:link w:val="Bodycopy"/>
    <w:rsid w:val="006566AF"/>
    <w:rPr>
      <w:rFonts w:ascii="Arial" w:hAnsi="Arial"/>
      <w:sz w:val="20"/>
      <w:lang w:val="en-US"/>
    </w:rPr>
  </w:style>
  <w:style w:type="paragraph" w:styleId="Sidhuvud">
    <w:name w:val="header"/>
    <w:basedOn w:val="Normal"/>
    <w:link w:val="SidhuvudChar"/>
    <w:uiPriority w:val="99"/>
    <w:unhideWhenUsed/>
    <w:rsid w:val="008D1457"/>
    <w:pPr>
      <w:tabs>
        <w:tab w:val="center" w:pos="4703"/>
        <w:tab w:val="right" w:pos="9406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8D1457"/>
    <w:rPr>
      <w:rFonts w:ascii="Arial" w:hAnsi="Arial"/>
      <w:color w:val="000000"/>
      <w:sz w:val="20"/>
    </w:rPr>
  </w:style>
  <w:style w:type="paragraph" w:styleId="Sidfot">
    <w:name w:val="footer"/>
    <w:basedOn w:val="Normal"/>
    <w:link w:val="SidfotChar"/>
    <w:uiPriority w:val="99"/>
    <w:unhideWhenUsed/>
    <w:rsid w:val="008D1457"/>
    <w:pPr>
      <w:tabs>
        <w:tab w:val="center" w:pos="4703"/>
        <w:tab w:val="right" w:pos="9406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8D1457"/>
    <w:rPr>
      <w:rFonts w:ascii="Arial" w:hAnsi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275D3C"/>
    <w:pPr>
      <w:spacing w:after="0" w:line="288" w:lineRule="auto"/>
    </w:pPr>
    <w:rPr>
      <w:rFonts w:ascii="Arial" w:hAnsi="Arial"/>
      <w:color w:val="000000"/>
      <w:sz w:val="20"/>
    </w:rPr>
  </w:style>
  <w:style w:type="paragraph" w:styleId="Rubrik1">
    <w:name w:val="heading 1"/>
    <w:aliases w:val="Head.Nr1"/>
    <w:basedOn w:val="Normal"/>
    <w:next w:val="Bodycopy"/>
    <w:link w:val="Rubrik1Char"/>
    <w:qFormat/>
    <w:rsid w:val="006566AF"/>
    <w:pPr>
      <w:numPr>
        <w:numId w:val="28"/>
      </w:numPr>
      <w:spacing w:line="240" w:lineRule="auto"/>
      <w:outlineLvl w:val="0"/>
    </w:pPr>
    <w:rPr>
      <w:b/>
      <w:sz w:val="36"/>
    </w:rPr>
  </w:style>
  <w:style w:type="paragraph" w:styleId="Rubrik2">
    <w:name w:val="heading 2"/>
    <w:aliases w:val="Head.Nr2"/>
    <w:basedOn w:val="Normal"/>
    <w:next w:val="Bodycopy"/>
    <w:link w:val="Rubrik2Char"/>
    <w:unhideWhenUsed/>
    <w:qFormat/>
    <w:rsid w:val="006566AF"/>
    <w:pPr>
      <w:numPr>
        <w:ilvl w:val="1"/>
        <w:numId w:val="28"/>
      </w:numPr>
      <w:spacing w:line="240" w:lineRule="auto"/>
      <w:outlineLvl w:val="1"/>
    </w:pPr>
    <w:rPr>
      <w:b/>
      <w:sz w:val="28"/>
    </w:rPr>
  </w:style>
  <w:style w:type="paragraph" w:styleId="Rubrik3">
    <w:name w:val="heading 3"/>
    <w:aliases w:val="Head.Nr3"/>
    <w:basedOn w:val="Normal"/>
    <w:next w:val="Bodycopy"/>
    <w:link w:val="Rubrik3Char"/>
    <w:unhideWhenUsed/>
    <w:qFormat/>
    <w:rsid w:val="006566AF"/>
    <w:pPr>
      <w:numPr>
        <w:ilvl w:val="2"/>
        <w:numId w:val="28"/>
      </w:numPr>
      <w:spacing w:line="240" w:lineRule="auto"/>
      <w:outlineLvl w:val="2"/>
    </w:pPr>
    <w:rPr>
      <w:b/>
    </w:rPr>
  </w:style>
  <w:style w:type="paragraph" w:styleId="Rubrik4">
    <w:name w:val="heading 4"/>
    <w:aliases w:val="Head.Nr4"/>
    <w:basedOn w:val="Normal"/>
    <w:next w:val="Bodycopy"/>
    <w:link w:val="Rubrik4Char"/>
    <w:unhideWhenUsed/>
    <w:qFormat/>
    <w:rsid w:val="006566AF"/>
    <w:pPr>
      <w:numPr>
        <w:ilvl w:val="3"/>
        <w:numId w:val="28"/>
      </w:numPr>
      <w:spacing w:line="240" w:lineRule="auto"/>
      <w:outlineLvl w:val="3"/>
    </w:pPr>
    <w:rPr>
      <w:rFonts w:eastAsiaTheme="majorEastAsia" w:cstheme="majorBidi"/>
      <w:bCs/>
      <w:u w:val="singl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6846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846F5"/>
    <w:rPr>
      <w:rFonts w:ascii="Tahoma" w:hAnsi="Tahoma" w:cs="Tahoma"/>
      <w:color w:val="000000" w:themeColor="text1"/>
      <w:sz w:val="16"/>
      <w:szCs w:val="16"/>
      <w:lang w:val="en-US"/>
    </w:rPr>
  </w:style>
  <w:style w:type="character" w:customStyle="1" w:styleId="Rubrik1Char">
    <w:name w:val="Rubrik 1 Char"/>
    <w:aliases w:val="Head.Nr1 Char"/>
    <w:basedOn w:val="Standardstycketeckensnitt"/>
    <w:link w:val="Rubrik1"/>
    <w:rsid w:val="006566AF"/>
    <w:rPr>
      <w:rFonts w:ascii="Arial" w:hAnsi="Arial"/>
      <w:b/>
      <w:sz w:val="36"/>
      <w:lang w:val="en-US"/>
    </w:rPr>
  </w:style>
  <w:style w:type="character" w:customStyle="1" w:styleId="Rubrik2Char">
    <w:name w:val="Rubrik 2 Char"/>
    <w:aliases w:val="Head.Nr2 Char"/>
    <w:basedOn w:val="Standardstycketeckensnitt"/>
    <w:link w:val="Rubrik2"/>
    <w:rsid w:val="006566AF"/>
    <w:rPr>
      <w:rFonts w:ascii="Arial" w:hAnsi="Arial"/>
      <w:b/>
      <w:sz w:val="28"/>
      <w:lang w:val="en-US"/>
    </w:rPr>
  </w:style>
  <w:style w:type="character" w:customStyle="1" w:styleId="Rubrik3Char">
    <w:name w:val="Rubrik 3 Char"/>
    <w:aliases w:val="Head.Nr3 Char"/>
    <w:basedOn w:val="Standardstycketeckensnitt"/>
    <w:link w:val="Rubrik3"/>
    <w:rsid w:val="006566AF"/>
    <w:rPr>
      <w:rFonts w:ascii="Arial" w:hAnsi="Arial"/>
      <w:b/>
      <w:sz w:val="20"/>
      <w:lang w:val="en-US"/>
    </w:rPr>
  </w:style>
  <w:style w:type="character" w:customStyle="1" w:styleId="Rubrik4Char">
    <w:name w:val="Rubrik 4 Char"/>
    <w:aliases w:val="Head.Nr4 Char"/>
    <w:basedOn w:val="Standardstycketeckensnitt"/>
    <w:link w:val="Rubrik4"/>
    <w:rsid w:val="006566AF"/>
    <w:rPr>
      <w:rFonts w:ascii="Arial" w:eastAsiaTheme="majorEastAsia" w:hAnsi="Arial" w:cstheme="majorBidi"/>
      <w:bCs/>
      <w:sz w:val="20"/>
      <w:u w:val="single"/>
      <w:lang w:val="en-US"/>
    </w:rPr>
  </w:style>
  <w:style w:type="table" w:styleId="Tabellrutnt">
    <w:name w:val="Table Grid"/>
    <w:aliases w:val="Tables"/>
    <w:basedOn w:val="Normaltabell"/>
    <w:uiPriority w:val="59"/>
    <w:rsid w:val="006846F5"/>
    <w:pPr>
      <w:spacing w:after="0" w:line="240" w:lineRule="auto"/>
    </w:pPr>
    <w:rPr>
      <w:rFonts w:ascii="Arial" w:hAnsi="Arial"/>
      <w:color w:val="000000" w:themeColor="text1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Platshllartext">
    <w:name w:val="Placeholder Text"/>
    <w:basedOn w:val="Standardstycketeckensnitt"/>
    <w:uiPriority w:val="99"/>
    <w:semiHidden/>
    <w:rsid w:val="006846F5"/>
    <w:rPr>
      <w:color w:val="808080"/>
    </w:rPr>
  </w:style>
  <w:style w:type="table" w:customStyle="1" w:styleId="Tables1">
    <w:name w:val="Tables1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16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table" w:customStyle="1" w:styleId="Tables2">
    <w:name w:val="Tables2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3">
    <w:name w:val="Tables3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4">
    <w:name w:val="Tables4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5">
    <w:name w:val="Tables5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">
    <w:name w:val="Heading.1"/>
    <w:basedOn w:val="Normal"/>
    <w:next w:val="Bodycopy"/>
    <w:link w:val="Heading1Char"/>
    <w:qFormat/>
    <w:rsid w:val="006566AF"/>
    <w:pPr>
      <w:spacing w:line="240" w:lineRule="auto"/>
    </w:pPr>
    <w:rPr>
      <w:b/>
      <w:sz w:val="36"/>
    </w:rPr>
  </w:style>
  <w:style w:type="paragraph" w:customStyle="1" w:styleId="BulletedList">
    <w:name w:val="Bulleted List"/>
    <w:basedOn w:val="Normal"/>
    <w:next w:val="Bodycopy"/>
    <w:link w:val="BulletedListZnak"/>
    <w:qFormat/>
    <w:rsid w:val="006566AF"/>
    <w:pPr>
      <w:numPr>
        <w:numId w:val="31"/>
      </w:numPr>
      <w:ind w:right="737"/>
    </w:pPr>
  </w:style>
  <w:style w:type="character" w:customStyle="1" w:styleId="BulletedListZnak">
    <w:name w:val="Bulleted List Znak"/>
    <w:basedOn w:val="Standardstycketeckensnitt"/>
    <w:link w:val="BulletedList"/>
    <w:rsid w:val="006566AF"/>
    <w:rPr>
      <w:rFonts w:ascii="Arial" w:hAnsi="Arial"/>
      <w:sz w:val="20"/>
    </w:rPr>
  </w:style>
  <w:style w:type="character" w:customStyle="1" w:styleId="Heading1Char">
    <w:name w:val="Heading.1 Char"/>
    <w:basedOn w:val="Standardstycketeckensnitt"/>
    <w:link w:val="Heading1"/>
    <w:rsid w:val="006566AF"/>
    <w:rPr>
      <w:rFonts w:ascii="Arial" w:hAnsi="Arial"/>
      <w:b/>
      <w:sz w:val="36"/>
    </w:rPr>
  </w:style>
  <w:style w:type="paragraph" w:customStyle="1" w:styleId="Heading2">
    <w:name w:val="Heading.2"/>
    <w:basedOn w:val="Normal"/>
    <w:next w:val="Bodycopy"/>
    <w:link w:val="Heading2Char"/>
    <w:qFormat/>
    <w:rsid w:val="006566AF"/>
    <w:pPr>
      <w:spacing w:line="240" w:lineRule="auto"/>
    </w:pPr>
    <w:rPr>
      <w:b/>
      <w:sz w:val="28"/>
    </w:rPr>
  </w:style>
  <w:style w:type="character" w:customStyle="1" w:styleId="Heading2Char">
    <w:name w:val="Heading.2 Char"/>
    <w:basedOn w:val="Standardstycketeckensnitt"/>
    <w:link w:val="Heading2"/>
    <w:rsid w:val="006566AF"/>
    <w:rPr>
      <w:rFonts w:ascii="Arial" w:hAnsi="Arial"/>
      <w:b/>
      <w:sz w:val="28"/>
    </w:rPr>
  </w:style>
  <w:style w:type="paragraph" w:customStyle="1" w:styleId="Heading3">
    <w:name w:val="Heading.3"/>
    <w:basedOn w:val="Normal"/>
    <w:next w:val="Bodycopy"/>
    <w:link w:val="Heading3Char"/>
    <w:qFormat/>
    <w:rsid w:val="006566AF"/>
    <w:pPr>
      <w:spacing w:line="240" w:lineRule="auto"/>
    </w:pPr>
    <w:rPr>
      <w:b/>
    </w:rPr>
  </w:style>
  <w:style w:type="character" w:customStyle="1" w:styleId="Heading3Char">
    <w:name w:val="Heading.3 Char"/>
    <w:basedOn w:val="Standardstycketeckensnitt"/>
    <w:link w:val="Heading3"/>
    <w:rsid w:val="006566AF"/>
    <w:rPr>
      <w:rFonts w:ascii="Arial" w:hAnsi="Arial"/>
      <w:b/>
      <w:sz w:val="20"/>
    </w:rPr>
  </w:style>
  <w:style w:type="paragraph" w:customStyle="1" w:styleId="Heading4">
    <w:name w:val="Heading.4"/>
    <w:basedOn w:val="Normal"/>
    <w:next w:val="Bodycopy"/>
    <w:link w:val="Heading4Char"/>
    <w:qFormat/>
    <w:rsid w:val="006566AF"/>
    <w:pPr>
      <w:spacing w:line="240" w:lineRule="auto"/>
    </w:pPr>
    <w:rPr>
      <w:u w:val="single"/>
    </w:rPr>
  </w:style>
  <w:style w:type="character" w:customStyle="1" w:styleId="Heading4Char">
    <w:name w:val="Heading.4 Char"/>
    <w:basedOn w:val="Standardstycketeckensnitt"/>
    <w:link w:val="Heading4"/>
    <w:rsid w:val="006566AF"/>
    <w:rPr>
      <w:rFonts w:ascii="Arial" w:hAnsi="Arial"/>
      <w:sz w:val="20"/>
      <w:u w:val="single"/>
    </w:rPr>
  </w:style>
  <w:style w:type="paragraph" w:customStyle="1" w:styleId="Heading71">
    <w:name w:val="Heading 71"/>
    <w:aliases w:val="Header Bold"/>
    <w:basedOn w:val="Normal"/>
    <w:next w:val="Normal"/>
    <w:link w:val="Heading71Char"/>
    <w:rsid w:val="00DE4EFE"/>
    <w:pPr>
      <w:spacing w:line="264" w:lineRule="auto"/>
    </w:pPr>
    <w:rPr>
      <w:b/>
      <w:sz w:val="15"/>
    </w:rPr>
  </w:style>
  <w:style w:type="paragraph" w:customStyle="1" w:styleId="Heading81">
    <w:name w:val="Heading 81"/>
    <w:aliases w:val="Header Normal"/>
    <w:basedOn w:val="Normal"/>
    <w:next w:val="Normal"/>
    <w:link w:val="Heading81Char"/>
    <w:rsid w:val="00DE4EFE"/>
    <w:pPr>
      <w:spacing w:line="264" w:lineRule="auto"/>
    </w:pPr>
    <w:rPr>
      <w:sz w:val="15"/>
    </w:rPr>
  </w:style>
  <w:style w:type="character" w:customStyle="1" w:styleId="Heading71Char">
    <w:name w:val="Heading 71 Char"/>
    <w:aliases w:val="Header Bold Char"/>
    <w:basedOn w:val="Standardstycketeckensnitt"/>
    <w:link w:val="Heading71"/>
    <w:rsid w:val="00DE4EFE"/>
    <w:rPr>
      <w:rFonts w:ascii="Arial" w:hAnsi="Arial"/>
      <w:b/>
      <w:sz w:val="15"/>
    </w:rPr>
  </w:style>
  <w:style w:type="character" w:customStyle="1" w:styleId="Heading81Char">
    <w:name w:val="Heading 81 Char"/>
    <w:aliases w:val="Header Normal Char"/>
    <w:basedOn w:val="Standardstycketeckensnitt"/>
    <w:link w:val="Heading81"/>
    <w:rsid w:val="00DE4EFE"/>
    <w:rPr>
      <w:rFonts w:ascii="Arial" w:hAnsi="Arial"/>
      <w:sz w:val="15"/>
    </w:rPr>
  </w:style>
  <w:style w:type="table" w:customStyle="1" w:styleId="Tables6">
    <w:name w:val="Tables6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color w:val="000000" w:themeColor="text1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les21">
    <w:name w:val="Tables21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22">
    <w:name w:val="Tables22"/>
    <w:basedOn w:val="Normaltabell"/>
    <w:next w:val="Tabellrutnt"/>
    <w:uiPriority w:val="59"/>
    <w:rsid w:val="006846F5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copy">
    <w:name w:val="Body copy"/>
    <w:basedOn w:val="Normal"/>
    <w:link w:val="BodycopyZnak"/>
    <w:qFormat/>
    <w:rsid w:val="006566AF"/>
  </w:style>
  <w:style w:type="character" w:customStyle="1" w:styleId="BodycopyZnak">
    <w:name w:val="Body copy Znak"/>
    <w:basedOn w:val="Standardstycketeckensnitt"/>
    <w:link w:val="Bodycopy"/>
    <w:rsid w:val="006566AF"/>
    <w:rPr>
      <w:rFonts w:ascii="Arial" w:hAnsi="Arial"/>
      <w:sz w:val="20"/>
      <w:lang w:val="en-US"/>
    </w:rPr>
  </w:style>
  <w:style w:type="paragraph" w:styleId="Sidhuvud">
    <w:name w:val="header"/>
    <w:basedOn w:val="Normal"/>
    <w:link w:val="SidhuvudChar"/>
    <w:uiPriority w:val="99"/>
    <w:unhideWhenUsed/>
    <w:rsid w:val="008D1457"/>
    <w:pPr>
      <w:tabs>
        <w:tab w:val="center" w:pos="4703"/>
        <w:tab w:val="right" w:pos="9406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8D1457"/>
    <w:rPr>
      <w:rFonts w:ascii="Arial" w:hAnsi="Arial"/>
      <w:color w:val="000000"/>
      <w:sz w:val="20"/>
    </w:rPr>
  </w:style>
  <w:style w:type="paragraph" w:styleId="Sidfot">
    <w:name w:val="footer"/>
    <w:basedOn w:val="Normal"/>
    <w:link w:val="SidfotChar"/>
    <w:uiPriority w:val="99"/>
    <w:unhideWhenUsed/>
    <w:rsid w:val="008D1457"/>
    <w:pPr>
      <w:tabs>
        <w:tab w:val="center" w:pos="4703"/>
        <w:tab w:val="right" w:pos="9406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8D1457"/>
    <w:rPr>
      <w:rFonts w:ascii="Arial" w:hAnsi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86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003">
                      <w:marLeft w:val="0"/>
                      <w:marRight w:val="0"/>
                      <w:marTop w:val="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kanska%20Common%20Office%20Templates\Templates\Word\Skanska%20Blank.dotm" TargetMode="External"/></Relationships>
</file>

<file path=word/theme/theme1.xml><?xml version="1.0" encoding="utf-8"?>
<a:theme xmlns:a="http://schemas.openxmlformats.org/drawingml/2006/main" name="Skanska">
  <a:themeElements>
    <a:clrScheme name="Skanska">
      <a:dk1>
        <a:srgbClr val="000000"/>
      </a:dk1>
      <a:lt1>
        <a:srgbClr val="BEB2A6"/>
      </a:lt1>
      <a:dk2>
        <a:srgbClr val="C0DDEA"/>
      </a:dk2>
      <a:lt2>
        <a:srgbClr val="0078C9"/>
      </a:lt2>
      <a:accent1>
        <a:srgbClr val="5BB4E5"/>
      </a:accent1>
      <a:accent2>
        <a:srgbClr val="3D9B35"/>
      </a:accent2>
      <a:accent3>
        <a:srgbClr val="77B800"/>
      </a:accent3>
      <a:accent4>
        <a:srgbClr val="E57200"/>
      </a:accent4>
      <a:accent5>
        <a:srgbClr val="FFCB00"/>
      </a:accent5>
      <a:accent6>
        <a:srgbClr val="EADF00"/>
      </a:accent6>
      <a:hlink>
        <a:srgbClr val="5F5F5F"/>
      </a:hlink>
      <a:folHlink>
        <a:srgbClr val="919191"/>
      </a:folHlink>
    </a:clrScheme>
    <a:fontScheme name="Skansk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40483-956D-4C27-BCD1-D8C7ABDB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Skanska Blank.dotm</Template>
  <TotalTime>1</TotalTime>
  <Pages>3</Pages>
  <Words>2</Words>
  <Characters>15</Characters>
  <Application>Microsoft Office Word</Application>
  <DocSecurity>0</DocSecurity>
  <Lines>1</Lines>
  <Paragraphs>1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Skanska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Lundin, Lisa</dc:creator>
  <cp:lastModifiedBy>Dalborg, Christina</cp:lastModifiedBy>
  <cp:revision>3</cp:revision>
  <cp:lastPrinted>2013-01-07T15:16:00Z</cp:lastPrinted>
  <dcterms:created xsi:type="dcterms:W3CDTF">2016-09-06T20:30:00Z</dcterms:created>
  <dcterms:modified xsi:type="dcterms:W3CDTF">2017-06-26T08:06:00Z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kanska.Document.Classification">
    <vt:lpwstr> </vt:lpwstr>
  </property>
  <property fmtid="{D5CDD505-2E9C-101B-9397-08002B2CF9AE}" pid="3" name="Skanska.Document.Title">
    <vt:lpwstr/>
  </property>
  <property fmtid="{D5CDD505-2E9C-101B-9397-08002B2CF9AE}" pid="4" name="Skanska.Document.Version">
    <vt:lpwstr/>
  </property>
  <property fmtid="{D5CDD505-2E9C-101B-9397-08002B2CF9AE}" pid="5" name="Skanska.Author.FirstName">
    <vt:lpwstr/>
  </property>
  <property fmtid="{D5CDD505-2E9C-101B-9397-08002B2CF9AE}" pid="6" name="Skanska.Author.LastName">
    <vt:lpwstr/>
  </property>
  <property fmtid="{D5CDD505-2E9C-101B-9397-08002B2CF9AE}" pid="7" name="Skanska.Author.FullName">
    <vt:lpwstr/>
  </property>
  <property fmtid="{D5CDD505-2E9C-101B-9397-08002B2CF9AE}" pid="8" name="Skanska.Author.Email">
    <vt:lpwstr/>
  </property>
  <property fmtid="{D5CDD505-2E9C-101B-9397-08002B2CF9AE}" pid="9" name="Skanska.Author.Phone">
    <vt:lpwstr/>
  </property>
  <property fmtid="{D5CDD505-2E9C-101B-9397-08002B2CF9AE}" pid="10" name="Skanska.Addressee.FirstName">
    <vt:lpwstr> </vt:lpwstr>
  </property>
  <property fmtid="{D5CDD505-2E9C-101B-9397-08002B2CF9AE}" pid="11" name="Skanska.Addressee.LastName">
    <vt:lpwstr> </vt:lpwstr>
  </property>
  <property fmtid="{D5CDD505-2E9C-101B-9397-08002B2CF9AE}" pid="12" name="Skanska.Addressee.FullName">
    <vt:lpwstr> </vt:lpwstr>
  </property>
  <property fmtid="{D5CDD505-2E9C-101B-9397-08002B2CF9AE}" pid="13" name="Skanska.Author.OrganizationName">
    <vt:lpwstr/>
  </property>
  <property fmtid="{D5CDD505-2E9C-101B-9397-08002B2CF9AE}" pid="14" name="Skanska.Author.Addresslines">
    <vt:lpwstr/>
  </property>
  <property fmtid="{D5CDD505-2E9C-101B-9397-08002B2CF9AE}" pid="15" name="Skanska.Author.AddressCountry">
    <vt:lpwstr/>
  </property>
  <property fmtid="{D5CDD505-2E9C-101B-9397-08002B2CF9AE}" pid="16" name="Skanska.Addressee.Addresslines">
    <vt:lpwstr> </vt:lpwstr>
  </property>
  <property fmtid="{D5CDD505-2E9C-101B-9397-08002B2CF9AE}" pid="17" name="Skanska.Addressee.AddressCountry">
    <vt:lpwstr> </vt:lpwstr>
  </property>
  <property fmtid="{D5CDD505-2E9C-101B-9397-08002B2CF9AE}" pid="18" name="Skanska.Author.OfficePhone">
    <vt:lpwstr/>
  </property>
  <property fmtid="{D5CDD505-2E9C-101B-9397-08002B2CF9AE}" pid="19" name="Skanska.Author.OfficeFax">
    <vt:lpwstr/>
  </property>
  <property fmtid="{D5CDD505-2E9C-101B-9397-08002B2CF9AE}" pid="20" name="Skanska.Author.OfficeWebPage">
    <vt:lpwstr/>
  </property>
  <property fmtid="{D5CDD505-2E9C-101B-9397-08002B2CF9AE}" pid="21" name="Skanska.Author.InvoiceAddressLines">
    <vt:lpwstr/>
  </property>
  <property fmtid="{D5CDD505-2E9C-101B-9397-08002B2CF9AE}" pid="22" name="Skanska.Author.LegalInformation">
    <vt:lpwstr/>
  </property>
  <property fmtid="{D5CDD505-2E9C-101B-9397-08002B2CF9AE}" pid="23" name="Skanska.Author.LegalInformationVatNumber">
    <vt:lpwstr/>
  </property>
  <property fmtid="{D5CDD505-2E9C-101B-9397-08002B2CF9AE}" pid="24" name="Skanska.Author.LegalInformationOrgNo">
    <vt:lpwstr/>
  </property>
  <property fmtid="{D5CDD505-2E9C-101B-9397-08002B2CF9AE}" pid="25" name="Skanska.Document.Date">
    <vt:lpwstr> </vt:lpwstr>
  </property>
  <property fmtid="{D5CDD505-2E9C-101B-9397-08002B2CF9AE}" pid="26" name="Skanska.Author.Subdivision">
    <vt:lpwstr> </vt:lpwstr>
  </property>
  <property fmtid="{D5CDD505-2E9C-101B-9397-08002B2CF9AE}" pid="27" name="Skanska.Author.InvoiceCity">
    <vt:lpwstr> </vt:lpwstr>
  </property>
  <property fmtid="{D5CDD505-2E9C-101B-9397-08002B2CF9AE}" pid="28" name="Skanska.Author.InvoicePostalCode">
    <vt:lpwstr> </vt:lpwstr>
  </property>
  <property fmtid="{D5CDD505-2E9C-101B-9397-08002B2CF9AE}" pid="29" name="Skanska.Addressee.NativeNamePrefix">
    <vt:lpwstr> </vt:lpwstr>
  </property>
  <property fmtid="{D5CDD505-2E9C-101B-9397-08002B2CF9AE}" pid="30" name="Skanska.Document.NativeClassification">
    <vt:lpwstr> </vt:lpwstr>
  </property>
  <property fmtid="{D5CDD505-2E9C-101B-9397-08002B2CF9AE}" pid="31" name="Skanska.Author.ContactType">
    <vt:lpwstr>Internal</vt:lpwstr>
  </property>
  <property fmtid="{D5CDD505-2E9C-101B-9397-08002B2CF9AE}" pid="32" name="Skanska.Author.Id">
    <vt:lpwstr/>
  </property>
  <property fmtid="{D5CDD505-2E9C-101B-9397-08002B2CF9AE}" pid="33" name="Skanska.Author.NamePrefix">
    <vt:lpwstr/>
  </property>
  <property fmtid="{D5CDD505-2E9C-101B-9397-08002B2CF9AE}" pid="34" name="Skanska.Author.NativeNamePrefix">
    <vt:lpwstr/>
  </property>
  <property fmtid="{D5CDD505-2E9C-101B-9397-08002B2CF9AE}" pid="35" name="Skanska.Author.OrganizationUnitId">
    <vt:i4>0</vt:i4>
  </property>
  <property fmtid="{D5CDD505-2E9C-101B-9397-08002B2CF9AE}" pid="36" name="Skanska.Author.AddressCountryCode">
    <vt:lpwstr/>
  </property>
  <property fmtid="{D5CDD505-2E9C-101B-9397-08002B2CF9AE}" pid="37" name="Skanska.Author.OrganizationalUnitName">
    <vt:lpwstr> </vt:lpwstr>
  </property>
  <property fmtid="{D5CDD505-2E9C-101B-9397-08002B2CF9AE}" pid="38" name="Skanska.Author.CompanyName">
    <vt:lpwstr> </vt:lpwstr>
  </property>
  <property fmtid="{D5CDD505-2E9C-101B-9397-08002B2CF9AE}" pid="39" name="Skanska.Addressee.OrganizationalUnitName">
    <vt:lpwstr> </vt:lpwstr>
  </property>
  <property fmtid="{D5CDD505-2E9C-101B-9397-08002B2CF9AE}" pid="40" name="Skanska.Addressee.CompanyName">
    <vt:lpwstr> </vt:lpwstr>
  </property>
  <property fmtid="{D5CDD505-2E9C-101B-9397-08002B2CF9AE}" pid="41" name="Skanska.Author.RegisteredAddressLines">
    <vt:lpwstr> </vt:lpwstr>
  </property>
  <property fmtid="{D5CDD505-2E9C-101B-9397-08002B2CF9AE}" pid="42" name="Skanska.Author.SkanskaCompanyName">
    <vt:lpwstr/>
  </property>
  <property fmtid="{D5CDD505-2E9C-101B-9397-08002B2CF9AE}" pid="43" name="Skanska.Author.SkanskaCompanyInvoiceAddressLines">
    <vt:lpwstr/>
  </property>
  <property fmtid="{D5CDD505-2E9C-101B-9397-08002B2CF9AE}" pid="44" name="Skanska.Author.SkanskaCompanyInvoiceAddressCountry">
    <vt:lpwstr/>
  </property>
  <property fmtid="{D5CDD505-2E9C-101B-9397-08002B2CF9AE}" pid="45" name="Skanska.Author.SkanskaCompanyInvoiceAddressCity">
    <vt:lpwstr/>
  </property>
  <property fmtid="{D5CDD505-2E9C-101B-9397-08002B2CF9AE}" pid="46" name="Skanska.Author.SkanskaCompanyInvoiceAddressPostalCode">
    <vt:lpwstr/>
  </property>
  <property fmtid="{D5CDD505-2E9C-101B-9397-08002B2CF9AE}" pid="47" name="Skanska.Author.SkanskaCompanyRegisteredOfficeAddressLines">
    <vt:lpwstr/>
  </property>
  <property fmtid="{D5CDD505-2E9C-101B-9397-08002B2CF9AE}" pid="48" name="Skanska.Author.SkanskaCompanyRegisteredOfficeAddressCountry">
    <vt:lpwstr/>
  </property>
  <property fmtid="{D5CDD505-2E9C-101B-9397-08002B2CF9AE}" pid="49" name="Skanska.Author.SkanskaCompanyRegisteredOfficeAddressCity">
    <vt:lpwstr/>
  </property>
  <property fmtid="{D5CDD505-2E9C-101B-9397-08002B2CF9AE}" pid="50" name="Skanska.Author.SkanskaCompanyRegisteredOfficeAddressPostalCode">
    <vt:lpwstr/>
  </property>
  <property fmtid="{D5CDD505-2E9C-101B-9397-08002B2CF9AE}" pid="51" name="Skanska.Author.SkanskaOrganizationalUnitId">
    <vt:i4>0</vt:i4>
  </property>
  <property fmtid="{D5CDD505-2E9C-101B-9397-08002B2CF9AE}" pid="52" name="Skanska.Author.SkanskaOrganizationalUnitName">
    <vt:lpwstr/>
  </property>
  <property fmtid="{D5CDD505-2E9C-101B-9397-08002B2CF9AE}" pid="53" name="Skanska.Author.SkanskaWorkplaceName">
    <vt:lpwstr/>
  </property>
  <property fmtid="{D5CDD505-2E9C-101B-9397-08002B2CF9AE}" pid="54" name="Skanska.Author.SkanskaWorkplacePhoneNo">
    <vt:lpwstr/>
  </property>
  <property fmtid="{D5CDD505-2E9C-101B-9397-08002B2CF9AE}" pid="55" name="Skanska.Author.SkanskaWorkplaceAddressLines">
    <vt:lpwstr/>
  </property>
  <property fmtid="{D5CDD505-2E9C-101B-9397-08002B2CF9AE}" pid="56" name="Skanska.Author.SkanskaWorkplaceAddressCity">
    <vt:lpwstr/>
  </property>
  <property fmtid="{D5CDD505-2E9C-101B-9397-08002B2CF9AE}" pid="57" name="Skanska.Author.SkanskaWorkplaceAddressPostalCode">
    <vt:lpwstr/>
  </property>
  <property fmtid="{D5CDD505-2E9C-101B-9397-08002B2CF9AE}" pid="58" name="Skanska.Author.RegisteredOfficeAddressLines">
    <vt:lpwstr/>
  </property>
</Properties>
</file>